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74C03" w:rsidRPr="00826324" w:rsidRDefault="00474C03" w:rsidP="00474C03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28"/>
          <w:szCs w:val="32"/>
          <w:lang w:eastAsia="sl-SI"/>
        </w:rPr>
      </w:pPr>
      <w:r w:rsidRPr="00826324">
        <w:rPr>
          <w:rFonts w:ascii="Calibri" w:hAnsi="Calibri" w:cs="Calibri"/>
          <w:b/>
          <w:sz w:val="28"/>
          <w:szCs w:val="32"/>
          <w:lang w:eastAsia="sl-SI"/>
        </w:rPr>
        <w:t>PRIJAVNI OBRAZEC – ZA IZVEDBO JAVNEGA KULTURNEGA PROGRAMA PIHALNEGA ORKESTRA</w:t>
      </w:r>
      <w:r w:rsidR="00BE47D8" w:rsidRPr="00826324">
        <w:rPr>
          <w:rFonts w:ascii="Calibri" w:hAnsi="Calibri" w:cs="Calibri"/>
          <w:b/>
          <w:sz w:val="28"/>
          <w:szCs w:val="32"/>
          <w:lang w:eastAsia="sl-SI"/>
        </w:rPr>
        <w:t xml:space="preserve"> ZA LETO 2025</w:t>
      </w:r>
    </w:p>
    <w:p w:rsidR="00474C03" w:rsidRPr="00514A47" w:rsidRDefault="00474C03" w:rsidP="00474C03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2"/>
          <w:szCs w:val="28"/>
          <w:lang w:eastAsia="sl-SI"/>
        </w:rPr>
      </w:pPr>
    </w:p>
    <w:p w:rsidR="00474C03" w:rsidRPr="00514A47" w:rsidRDefault="00474C03" w:rsidP="00474C03">
      <w:pPr>
        <w:numPr>
          <w:ilvl w:val="1"/>
          <w:numId w:val="25"/>
        </w:numPr>
        <w:suppressAutoHyphens w:val="0"/>
        <w:rPr>
          <w:rFonts w:ascii="Calibri" w:hAnsi="Calibri" w:cs="Calibri"/>
          <w:b/>
          <w:sz w:val="22"/>
          <w:szCs w:val="28"/>
          <w:lang w:eastAsia="sl-SI"/>
        </w:rPr>
      </w:pPr>
      <w:r w:rsidRPr="00514A47">
        <w:rPr>
          <w:rFonts w:ascii="Calibri" w:hAnsi="Calibri" w:cs="Calibri"/>
          <w:b/>
          <w:sz w:val="22"/>
          <w:szCs w:val="28"/>
          <w:lang w:eastAsia="sl-SI"/>
        </w:rPr>
        <w:t>OSNOVNI PODATKI VLAGATELJA</w:t>
      </w:r>
    </w:p>
    <w:p w:rsidR="00474C03" w:rsidRPr="00826324" w:rsidRDefault="00474C03" w:rsidP="00474C03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NAZIV VLAGATELJA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val="de-DE"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val="de-DE"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DATUM SPREJETJA SPREMEMB STATUTA DRUŠTVA 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(Naštejte vse datume sprememb Statua, če jih je bilo več)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</w:p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ZAKONITI ZASTOPNIK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val="de-DE"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val="de-DE"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474C03" w:rsidRPr="00826324" w:rsidTr="00514A47">
        <w:tc>
          <w:tcPr>
            <w:tcW w:w="3369" w:type="dxa"/>
            <w:shd w:val="clear" w:color="auto" w:fill="auto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val="de-DE"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474C03" w:rsidRPr="00826324" w:rsidRDefault="00474C03" w:rsidP="00514A47">
            <w:pPr>
              <w:suppressAutoHyphens w:val="0"/>
              <w:spacing w:before="40"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noProof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bookmarkEnd w:id="8"/>
          </w:p>
        </w:tc>
      </w:tr>
    </w:tbl>
    <w:p w:rsidR="00474C03" w:rsidRPr="00514A47" w:rsidRDefault="00474C03" w:rsidP="00474C03">
      <w:pPr>
        <w:tabs>
          <w:tab w:val="num" w:pos="-180"/>
        </w:tabs>
        <w:suppressAutoHyphens w:val="0"/>
        <w:rPr>
          <w:rFonts w:ascii="Calibri" w:hAnsi="Calibri" w:cs="Calibri"/>
          <w:sz w:val="22"/>
          <w:lang w:eastAsia="sl-SI"/>
        </w:rPr>
      </w:pPr>
    </w:p>
    <w:p w:rsidR="00474C03" w:rsidRPr="00514A47" w:rsidRDefault="00474C03" w:rsidP="00474C03">
      <w:pPr>
        <w:numPr>
          <w:ilvl w:val="1"/>
          <w:numId w:val="23"/>
        </w:numPr>
        <w:suppressAutoHyphens w:val="0"/>
        <w:rPr>
          <w:rFonts w:ascii="Calibri" w:hAnsi="Calibri" w:cs="Calibri"/>
          <w:b/>
          <w:sz w:val="22"/>
          <w:lang w:eastAsia="sl-SI"/>
        </w:rPr>
      </w:pPr>
      <w:r w:rsidRPr="00514A47">
        <w:rPr>
          <w:rFonts w:ascii="Calibri" w:hAnsi="Calibri" w:cs="Calibri"/>
          <w:b/>
          <w:sz w:val="22"/>
          <w:lang w:eastAsia="sl-SI"/>
        </w:rPr>
        <w:t>PRILOGE</w:t>
      </w:r>
    </w:p>
    <w:p w:rsidR="00474C03" w:rsidRPr="00474C03" w:rsidRDefault="00474C03" w:rsidP="00474C03">
      <w:pPr>
        <w:suppressAutoHyphens w:val="0"/>
        <w:rPr>
          <w:rFonts w:ascii="Calibri" w:hAnsi="Calibri" w:cs="Calibri"/>
          <w:b/>
          <w:sz w:val="20"/>
          <w:szCs w:val="20"/>
          <w:lang w:eastAsia="sl-SI"/>
        </w:rPr>
      </w:pPr>
    </w:p>
    <w:p w:rsidR="00474C03" w:rsidRPr="00514A47" w:rsidRDefault="00474C03" w:rsidP="00474C03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b/>
          <w:sz w:val="22"/>
          <w:szCs w:val="20"/>
          <w:lang w:eastAsia="sl-SI"/>
        </w:rPr>
        <w:t>Obvezne priloge ob prvi prijavi na javni razpis</w:t>
      </w:r>
    </w:p>
    <w:p w:rsidR="00474C03" w:rsidRPr="00514A47" w:rsidRDefault="00474C03" w:rsidP="00474C03">
      <w:pPr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>kopija dokazila o registraciji</w:t>
      </w:r>
    </w:p>
    <w:p w:rsidR="00474C03" w:rsidRPr="00514A47" w:rsidRDefault="00474C03" w:rsidP="00474C03">
      <w:pPr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kopija dokazila o delovanju več kot 20 let kot ljubiteljsko kulturno društvo na področju kulturne dejavnosti, ki je predmet tega javnega poziva </w:t>
      </w:r>
    </w:p>
    <w:p w:rsidR="00474C03" w:rsidRPr="00514A47" w:rsidRDefault="00474C03" w:rsidP="00474C03">
      <w:pPr>
        <w:numPr>
          <w:ilvl w:val="0"/>
          <w:numId w:val="19"/>
        </w:numPr>
        <w:tabs>
          <w:tab w:val="num" w:pos="-180"/>
        </w:tabs>
        <w:suppressAutoHyphens w:val="0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>statut društva</w:t>
      </w:r>
    </w:p>
    <w:p w:rsidR="00474C03" w:rsidRPr="00514A47" w:rsidRDefault="00474C03" w:rsidP="00474C03">
      <w:pPr>
        <w:tabs>
          <w:tab w:val="num" w:pos="-180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474C03" w:rsidRPr="00514A47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Kraj:  </w:t>
      </w:r>
      <w:r w:rsidR="00514A47" w:rsidRPr="00514A47">
        <w:rPr>
          <w:rFonts w:ascii="Calibri" w:hAnsi="Calibri" w:cs="Calibri"/>
          <w:sz w:val="22"/>
          <w:szCs w:val="20"/>
          <w:lang w:eastAsia="sl-SI"/>
        </w:rPr>
        <w:tab/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9" w:name="Besedilo3"/>
      <w:r w:rsidRPr="00514A47">
        <w:rPr>
          <w:rFonts w:ascii="Calibri" w:hAnsi="Calibri" w:cs="Calibri"/>
          <w:sz w:val="22"/>
          <w:szCs w:val="20"/>
          <w:lang w:eastAsia="sl-SI"/>
        </w:rPr>
        <w:instrText xml:space="preserve"> FORMTEXT </w:instrText>
      </w:r>
      <w:r w:rsidRPr="00514A47">
        <w:rPr>
          <w:rFonts w:ascii="Calibri" w:hAnsi="Calibri" w:cs="Calibri"/>
          <w:sz w:val="22"/>
          <w:szCs w:val="20"/>
          <w:lang w:eastAsia="sl-SI"/>
        </w:rPr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separate"/>
      </w:r>
      <w:bookmarkStart w:id="10" w:name="_GoBack"/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bookmarkEnd w:id="10"/>
      <w:r w:rsidRPr="00514A47">
        <w:rPr>
          <w:rFonts w:ascii="Calibri" w:hAnsi="Calibri" w:cs="Calibri"/>
          <w:sz w:val="22"/>
          <w:szCs w:val="20"/>
          <w:lang w:eastAsia="sl-SI"/>
        </w:rPr>
        <w:fldChar w:fldCharType="end"/>
      </w:r>
      <w:bookmarkEnd w:id="9"/>
    </w:p>
    <w:p w:rsidR="00474C03" w:rsidRPr="00514A47" w:rsidRDefault="00474C03" w:rsidP="00474C03">
      <w:pPr>
        <w:suppressAutoHyphens w:val="0"/>
        <w:spacing w:line="480" w:lineRule="auto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Datum: </w:t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14A47">
        <w:rPr>
          <w:rFonts w:ascii="Calibri" w:hAnsi="Calibri" w:cs="Calibri"/>
          <w:sz w:val="22"/>
          <w:szCs w:val="20"/>
          <w:lang w:eastAsia="sl-SI"/>
        </w:rPr>
        <w:instrText xml:space="preserve"> FORMTEXT </w:instrText>
      </w:r>
      <w:r w:rsidRPr="00514A47">
        <w:rPr>
          <w:rFonts w:ascii="Calibri" w:hAnsi="Calibri" w:cs="Calibri"/>
          <w:sz w:val="22"/>
          <w:szCs w:val="20"/>
          <w:lang w:eastAsia="sl-SI"/>
        </w:rPr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separate"/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end"/>
      </w:r>
    </w:p>
    <w:p w:rsidR="00474C03" w:rsidRPr="00514A47" w:rsidRDefault="00474C03" w:rsidP="00474C03">
      <w:pPr>
        <w:suppressAutoHyphens w:val="0"/>
        <w:spacing w:line="480" w:lineRule="auto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Ime in priimek zakonitega zastopnika vlagatelja: </w:t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1" w:name="Besedilo5"/>
      <w:r w:rsidRPr="00514A47">
        <w:rPr>
          <w:rFonts w:ascii="Calibri" w:hAnsi="Calibri" w:cs="Calibri"/>
          <w:sz w:val="22"/>
          <w:szCs w:val="20"/>
          <w:lang w:eastAsia="sl-SI"/>
        </w:rPr>
        <w:instrText xml:space="preserve"> FORMTEXT </w:instrText>
      </w:r>
      <w:r w:rsidRPr="00514A47">
        <w:rPr>
          <w:rFonts w:ascii="Calibri" w:hAnsi="Calibri" w:cs="Calibri"/>
          <w:sz w:val="22"/>
          <w:szCs w:val="20"/>
          <w:lang w:eastAsia="sl-SI"/>
        </w:rPr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separate"/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end"/>
      </w:r>
      <w:bookmarkEnd w:id="11"/>
    </w:p>
    <w:p w:rsidR="00474C03" w:rsidRPr="00514A47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>Lastnoročni podpis zakonitega zastopnika: _____________________________________________</w:t>
      </w:r>
    </w:p>
    <w:p w:rsidR="00474C03" w:rsidRPr="00514A47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</w:p>
    <w:p w:rsidR="00826324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Žig: </w:t>
      </w:r>
    </w:p>
    <w:p w:rsidR="00826324" w:rsidRDefault="00826324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  <w:r>
        <w:rPr>
          <w:rFonts w:ascii="Calibri" w:hAnsi="Calibri" w:cs="Calibri"/>
          <w:sz w:val="22"/>
          <w:szCs w:val="20"/>
          <w:lang w:eastAsia="sl-SI"/>
        </w:rPr>
        <w:br w:type="page"/>
      </w:r>
    </w:p>
    <w:p w:rsidR="00474C03" w:rsidRPr="00514A47" w:rsidRDefault="00474C03" w:rsidP="00474C03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lang w:eastAsia="sl-SI"/>
        </w:rPr>
      </w:pPr>
      <w:r w:rsidRPr="00514A47">
        <w:rPr>
          <w:rFonts w:ascii="Calibri" w:hAnsi="Calibri" w:cs="Calibri"/>
          <w:b/>
          <w:sz w:val="22"/>
          <w:lang w:eastAsia="sl-SI"/>
        </w:rPr>
        <w:lastRenderedPageBreak/>
        <w:t>1.3 IZJAVA</w:t>
      </w:r>
    </w:p>
    <w:p w:rsidR="00474C03" w:rsidRPr="00474C03" w:rsidRDefault="00474C03" w:rsidP="00474C03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474C03" w:rsidRPr="00514A47" w:rsidRDefault="00474C03" w:rsidP="00474C03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Spodaj podpisana odgovorna oseba vlagatelja na Javni poziv za izvedbo javnega kulturnega programa pihalnega </w:t>
      </w:r>
      <w:r w:rsidR="00F40AB9" w:rsidRPr="00514A47">
        <w:rPr>
          <w:rFonts w:ascii="Calibri" w:hAnsi="Calibri" w:cs="Calibri"/>
          <w:sz w:val="22"/>
          <w:szCs w:val="20"/>
          <w:lang w:eastAsia="sl-SI"/>
        </w:rPr>
        <w:t>orkestra, ki ga bo v letu 202</w:t>
      </w:r>
      <w:r w:rsidR="00BE47D8" w:rsidRPr="00514A47">
        <w:rPr>
          <w:rFonts w:ascii="Calibri" w:hAnsi="Calibri" w:cs="Calibri"/>
          <w:sz w:val="22"/>
          <w:szCs w:val="20"/>
          <w:lang w:eastAsia="sl-SI"/>
        </w:rPr>
        <w:t>5</w:t>
      </w:r>
      <w:r w:rsidRPr="00514A47">
        <w:rPr>
          <w:rFonts w:ascii="Calibri" w:hAnsi="Calibri" w:cs="Calibri"/>
          <w:sz w:val="22"/>
          <w:szCs w:val="20"/>
          <w:lang w:eastAsia="sl-SI"/>
        </w:rPr>
        <w:t xml:space="preserve"> sofinancirala Občina Jesenice, objavljenem na spletni strani www.jesenice.si, izjavljam:</w:t>
      </w:r>
    </w:p>
    <w:p w:rsidR="00474C03" w:rsidRPr="00514A47" w:rsidRDefault="00474C03" w:rsidP="00474C03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0"/>
          <w:lang w:eastAsia="sl-SI"/>
        </w:rPr>
      </w:pP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sem v celoti prebral Razpisno dokumentacijo javnega poziva ter sprejemam pogoje javnega poziva v celoti,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ima vlagatelj registrirano dejavnost za izvajanje kulturnega programa, oz. da ima to opredeljeno v svojem aktu (Statutu),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ima vlagatelj urejeno članstvo in ostalo dokumentacijo, kot to določa Zakon o društvih,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 xml:space="preserve">da je vlagatelj pravočasno in v celoti izpolnilo pogodbene obveznosti do Občine Jesenice iz predhodnih javnih pozivov (če ste na njih sodelovali) in da vlagatelj ni dolžnik Občine Jesenice iz kateregakoli naslova, 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bo vlagatelj ob kontroli namenske rabe sredstev sodeloval in pokazal ustrezno zahtevano dokumentacijo (npr. original račune, potrdila o plačilu, konto kartice, Statut in spremembe Statuta, osnovna sredstva, ipd), ki se nanaša na aktivnosti, ki so bile izvedene na podlagi tega javnega poziva,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bo vlagatelj posredoval Statut in spremembe Statuta društva, v kolikor bo to zahtevano že v fazi preveritve pogojev sodelovanja na javnem pozivu,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za isti namen in upravičene stroške, kot jih uveljavlja po tem razpisu, vlagatelj ni pridobil sredstev oz. da vlagatelj ni v postopku pridobivanja sredstev iz kateregakoli drugega javnega vira (sredstva Občine Jesenice, Republike Slovenije ali evropska sredstva),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vlagatelj pretežno deluje v občini Jesenice,</w:t>
      </w:r>
    </w:p>
    <w:p w:rsidR="00474C03" w:rsidRPr="00514A47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  <w:r w:rsidRPr="00514A47">
        <w:rPr>
          <w:rFonts w:ascii="Calibri" w:hAnsi="Calibri" w:cs="Calibri"/>
          <w:color w:val="000000"/>
          <w:sz w:val="22"/>
          <w:szCs w:val="20"/>
          <w:lang w:eastAsia="sl-SI"/>
        </w:rPr>
        <w:t>da vlagatelj opravlja dejavnost na neprofitni osnovi.</w:t>
      </w:r>
    </w:p>
    <w:p w:rsidR="00474C03" w:rsidRPr="00514A47" w:rsidRDefault="00474C03" w:rsidP="00474C03">
      <w:pPr>
        <w:suppressAutoHyphens w:val="0"/>
        <w:spacing w:after="100"/>
        <w:jc w:val="both"/>
        <w:rPr>
          <w:rFonts w:ascii="Calibri" w:hAnsi="Calibri" w:cs="Calibri"/>
          <w:color w:val="000000"/>
          <w:sz w:val="22"/>
          <w:szCs w:val="20"/>
          <w:lang w:eastAsia="sl-SI"/>
        </w:rPr>
      </w:pPr>
    </w:p>
    <w:p w:rsidR="00474C03" w:rsidRPr="00514A47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</w:p>
    <w:p w:rsidR="00474C03" w:rsidRPr="00514A47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</w:p>
    <w:p w:rsidR="00474C03" w:rsidRPr="00514A47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Kraj:  </w:t>
      </w:r>
      <w:r w:rsidR="00514A47" w:rsidRPr="00514A47">
        <w:rPr>
          <w:rFonts w:ascii="Calibri" w:hAnsi="Calibri" w:cs="Calibri"/>
          <w:sz w:val="22"/>
          <w:szCs w:val="20"/>
          <w:lang w:eastAsia="sl-SI"/>
        </w:rPr>
        <w:tab/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514A47">
        <w:rPr>
          <w:rFonts w:ascii="Calibri" w:hAnsi="Calibri" w:cs="Calibri"/>
          <w:sz w:val="22"/>
          <w:szCs w:val="20"/>
          <w:lang w:eastAsia="sl-SI"/>
        </w:rPr>
        <w:instrText xml:space="preserve"> FORMTEXT </w:instrText>
      </w:r>
      <w:r w:rsidRPr="00514A47">
        <w:rPr>
          <w:rFonts w:ascii="Calibri" w:hAnsi="Calibri" w:cs="Calibri"/>
          <w:sz w:val="22"/>
          <w:szCs w:val="20"/>
          <w:lang w:eastAsia="sl-SI"/>
        </w:rPr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separate"/>
      </w:r>
      <w:r w:rsidR="00514A47" w:rsidRPr="00514A47">
        <w:rPr>
          <w:rFonts w:ascii="Calibri" w:hAnsi="Calibri" w:cs="Calibri"/>
          <w:sz w:val="22"/>
          <w:szCs w:val="20"/>
          <w:lang w:eastAsia="sl-SI"/>
        </w:rPr>
        <w:t> </w:t>
      </w:r>
      <w:r w:rsidR="00514A47" w:rsidRPr="00514A47">
        <w:rPr>
          <w:rFonts w:ascii="Calibri" w:hAnsi="Calibri" w:cs="Calibri"/>
          <w:sz w:val="22"/>
          <w:szCs w:val="20"/>
          <w:lang w:eastAsia="sl-SI"/>
        </w:rPr>
        <w:t> </w:t>
      </w:r>
      <w:r w:rsidR="00514A47" w:rsidRPr="00514A47">
        <w:rPr>
          <w:rFonts w:ascii="Calibri" w:hAnsi="Calibri" w:cs="Calibri"/>
          <w:sz w:val="22"/>
          <w:szCs w:val="20"/>
          <w:lang w:eastAsia="sl-SI"/>
        </w:rPr>
        <w:t> </w:t>
      </w:r>
      <w:r w:rsidR="00514A47" w:rsidRPr="00514A47">
        <w:rPr>
          <w:rFonts w:ascii="Calibri" w:hAnsi="Calibri" w:cs="Calibri"/>
          <w:sz w:val="22"/>
          <w:szCs w:val="20"/>
          <w:lang w:eastAsia="sl-SI"/>
        </w:rPr>
        <w:t> </w:t>
      </w:r>
      <w:r w:rsidR="00514A47" w:rsidRPr="00514A47">
        <w:rPr>
          <w:rFonts w:ascii="Calibri" w:hAnsi="Calibri" w:cs="Calibri"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end"/>
      </w:r>
    </w:p>
    <w:p w:rsidR="00474C03" w:rsidRPr="00514A47" w:rsidRDefault="00474C03" w:rsidP="00474C03">
      <w:pPr>
        <w:suppressAutoHyphens w:val="0"/>
        <w:spacing w:line="480" w:lineRule="auto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Datum: </w:t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14A47">
        <w:rPr>
          <w:rFonts w:ascii="Calibri" w:hAnsi="Calibri" w:cs="Calibri"/>
          <w:sz w:val="22"/>
          <w:szCs w:val="20"/>
          <w:lang w:eastAsia="sl-SI"/>
        </w:rPr>
        <w:instrText xml:space="preserve"> FORMTEXT </w:instrText>
      </w:r>
      <w:r w:rsidRPr="00514A47">
        <w:rPr>
          <w:rFonts w:ascii="Calibri" w:hAnsi="Calibri" w:cs="Calibri"/>
          <w:sz w:val="22"/>
          <w:szCs w:val="20"/>
          <w:lang w:eastAsia="sl-SI"/>
        </w:rPr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separate"/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end"/>
      </w:r>
    </w:p>
    <w:p w:rsidR="00474C03" w:rsidRPr="00514A47" w:rsidRDefault="00474C03" w:rsidP="00474C03">
      <w:pPr>
        <w:suppressAutoHyphens w:val="0"/>
        <w:spacing w:line="480" w:lineRule="auto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Ime in priimek zakonitega zastopnika vlagatelja: </w:t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514A47">
        <w:rPr>
          <w:rFonts w:ascii="Calibri" w:hAnsi="Calibri" w:cs="Calibri"/>
          <w:sz w:val="22"/>
          <w:szCs w:val="20"/>
          <w:lang w:eastAsia="sl-SI"/>
        </w:rPr>
        <w:instrText xml:space="preserve"> FORMTEXT </w:instrText>
      </w:r>
      <w:r w:rsidRPr="00514A47">
        <w:rPr>
          <w:rFonts w:ascii="Calibri" w:hAnsi="Calibri" w:cs="Calibri"/>
          <w:sz w:val="22"/>
          <w:szCs w:val="20"/>
          <w:lang w:eastAsia="sl-SI"/>
        </w:rPr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separate"/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noProof/>
          <w:sz w:val="22"/>
          <w:szCs w:val="20"/>
          <w:lang w:eastAsia="sl-SI"/>
        </w:rPr>
        <w:t> </w:t>
      </w:r>
      <w:r w:rsidRPr="00514A47">
        <w:rPr>
          <w:rFonts w:ascii="Calibri" w:hAnsi="Calibri" w:cs="Calibri"/>
          <w:sz w:val="22"/>
          <w:szCs w:val="20"/>
          <w:lang w:eastAsia="sl-SI"/>
        </w:rPr>
        <w:fldChar w:fldCharType="end"/>
      </w:r>
    </w:p>
    <w:p w:rsidR="00474C03" w:rsidRPr="00514A47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>Lastnoročni podpis zakonitega zastopnika: _____________________________________________</w:t>
      </w:r>
    </w:p>
    <w:p w:rsidR="00474C03" w:rsidRPr="00514A47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</w:p>
    <w:p w:rsidR="00474C03" w:rsidRPr="00514A47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  <w:r w:rsidRPr="00514A47">
        <w:rPr>
          <w:rFonts w:ascii="Calibri" w:hAnsi="Calibri" w:cs="Calibri"/>
          <w:sz w:val="22"/>
          <w:szCs w:val="20"/>
          <w:lang w:eastAsia="sl-SI"/>
        </w:rPr>
        <w:t xml:space="preserve">Žig: </w:t>
      </w:r>
    </w:p>
    <w:p w:rsidR="00B74B77" w:rsidRDefault="00B74B77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474C03" w:rsidRPr="00514A47" w:rsidRDefault="00BE47D8" w:rsidP="00474C03">
      <w:pPr>
        <w:suppressAutoHyphens w:val="0"/>
        <w:spacing w:after="160" w:line="259" w:lineRule="auto"/>
        <w:jc w:val="both"/>
        <w:rPr>
          <w:rFonts w:ascii="Calibri" w:hAnsi="Calibri" w:cs="Calibri"/>
          <w:b/>
          <w:sz w:val="22"/>
          <w:szCs w:val="28"/>
          <w:lang w:eastAsia="sl-SI"/>
        </w:rPr>
      </w:pPr>
      <w:r w:rsidRPr="00514A47">
        <w:rPr>
          <w:rFonts w:ascii="Calibri" w:hAnsi="Calibri" w:cs="Calibri"/>
          <w:b/>
          <w:sz w:val="22"/>
          <w:szCs w:val="28"/>
          <w:lang w:eastAsia="sl-SI"/>
        </w:rPr>
        <w:lastRenderedPageBreak/>
        <w:t>2.1 PROGRAM ZA LETO 2025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74C03" w:rsidRPr="00826324" w:rsidTr="00474C0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0"/>
                <w:lang w:eastAsia="sl-SI"/>
              </w:rPr>
              <w:t>A – KADROVSKI SKLOP</w:t>
            </w:r>
          </w:p>
        </w:tc>
      </w:tr>
      <w:tr w:rsidR="00474C03" w:rsidRPr="00826324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0"/>
                <w:lang w:eastAsia="sl-SI"/>
              </w:rPr>
              <w:t>Število članov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(evidentirano v urejeni evidenci članstva društva)</w:t>
            </w:r>
          </w:p>
          <w:p w:rsidR="00474C03" w:rsidRPr="00826324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 </w:t>
            </w:r>
            <w:r w:rsidRPr="00826324">
              <w:rPr>
                <w:rFonts w:ascii="Calibri" w:hAnsi="Calibri" w:cs="Calibri"/>
                <w:color w:val="000000"/>
                <w:sz w:val="22"/>
                <w:szCs w:val="20"/>
                <w:lang w:eastAsia="sl-SI"/>
              </w:rPr>
              <w:t>50 članov in več</w:t>
            </w:r>
          </w:p>
          <w:p w:rsidR="00474C03" w:rsidRPr="00826324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</w:t>
            </w:r>
            <w:r w:rsidRPr="00826324">
              <w:rPr>
                <w:rFonts w:ascii="Calibri" w:hAnsi="Calibri" w:cs="Calibri"/>
                <w:color w:val="000000"/>
                <w:sz w:val="22"/>
                <w:szCs w:val="20"/>
                <w:lang w:eastAsia="sl-SI"/>
              </w:rPr>
              <w:t xml:space="preserve"> 20 do 49 članov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 </w:t>
            </w:r>
            <w:r w:rsidRPr="00826324">
              <w:rPr>
                <w:rFonts w:ascii="Calibri" w:hAnsi="Calibri" w:cs="Calibri"/>
                <w:color w:val="000000"/>
                <w:sz w:val="22"/>
                <w:szCs w:val="20"/>
                <w:lang w:eastAsia="sl-SI"/>
              </w:rPr>
              <w:t>do 19 članov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</w:p>
        </w:tc>
      </w:tr>
      <w:tr w:rsidR="00474C03" w:rsidRPr="00826324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0"/>
                <w:lang w:eastAsia="sl-SI"/>
              </w:rPr>
              <w:t>Vsaj 2/3 članov z zaključeno najmanj nižjo izobrazbo glasbene smeri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</w:t>
            </w:r>
          </w:p>
          <w:p w:rsidR="00474C03" w:rsidRPr="00826324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DA                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NE                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</w:p>
        </w:tc>
      </w:tr>
      <w:tr w:rsidR="00474C03" w:rsidRPr="00826324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b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0"/>
                <w:lang w:eastAsia="sl-SI"/>
              </w:rPr>
              <w:t>Zastopanost podmladka v orkestru in vključenost teh v program izobraževanja na vsaj nižji glasbeni šoli</w:t>
            </w:r>
          </w:p>
          <w:p w:rsidR="00474C03" w:rsidRPr="00826324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DA                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NE                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</w:p>
        </w:tc>
      </w:tr>
      <w:tr w:rsidR="00474C03" w:rsidRPr="00826324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b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0"/>
                <w:lang w:eastAsia="sl-SI"/>
              </w:rPr>
              <w:t xml:space="preserve">Dirigent ima zaključeno akademsko izobrazbo glasbene smeri </w:t>
            </w:r>
          </w:p>
          <w:p w:rsidR="00474C03" w:rsidRPr="00826324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DA*                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 NE                </w:t>
            </w:r>
          </w:p>
          <w:p w:rsidR="00474C03" w:rsidRPr="00826324" w:rsidRDefault="00474C03" w:rsidP="00DA1254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*</w:t>
            </w:r>
            <w:r w:rsidR="00DA1254" w:rsidRPr="00826324">
              <w:rPr>
                <w:rFonts w:ascii="Calibri" w:hAnsi="Calibri" w:cs="Calibri"/>
                <w:color w:val="FF0000"/>
                <w:sz w:val="22"/>
                <w:szCs w:val="20"/>
                <w:lang w:eastAsia="sl-SI"/>
              </w:rPr>
              <w:t xml:space="preserve"> </w:t>
            </w:r>
            <w:r w:rsidR="00DA1254"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fotokopija dokazila o izobrazbi dirigenta, v kolikor se vlagatelj prijavlja prvič oziroma pri zamenjavi dirigenta od zadnje prijave na javni poziv</w:t>
            </w:r>
          </w:p>
        </w:tc>
      </w:tr>
    </w:tbl>
    <w:p w:rsidR="00474C03" w:rsidRPr="00826324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</w:p>
    <w:p w:rsidR="00474C03" w:rsidRPr="00826324" w:rsidRDefault="00474C03" w:rsidP="00474C03">
      <w:pPr>
        <w:suppressAutoHyphens w:val="0"/>
        <w:rPr>
          <w:sz w:val="28"/>
          <w:lang w:eastAsia="sl-SI"/>
        </w:rPr>
      </w:pPr>
      <w:r w:rsidRPr="00826324">
        <w:rPr>
          <w:sz w:val="28"/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74C03" w:rsidRPr="00474C03" w:rsidTr="00474C0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474C03" w:rsidRPr="00826324" w:rsidRDefault="00B74B77" w:rsidP="00474C03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lastRenderedPageBreak/>
              <w:t>B</w:t>
            </w:r>
            <w:r w:rsidR="00474C03"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 xml:space="preserve"> – PROGRAMSKI SKLOP</w:t>
            </w: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b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Število predvidenih brezplačnih nastopov za Občino Jesenice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Default="00826324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Default="00826324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474C03" w:rsidRPr="00826324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lastRenderedPageBreak/>
              <w:t>Število predvidenih samostojnih koncertov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koncerta: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koncerta: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koncerta: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koncerta: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koncerta: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koncerta: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koncerta: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koncerta: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koncerta: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826324" w:rsidRPr="00826324" w:rsidRDefault="00826324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826324" w:rsidRPr="00826324" w:rsidRDefault="00826324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474C03" w:rsidRPr="00826324" w:rsidRDefault="00474C03" w:rsidP="00826324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474C03" w:rsidRPr="00826324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Predvideni ostali nastopi (za širšo javnost in gostovanja)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Okvirni datum in kraj nastopa: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sz w:val="22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474C03" w:rsidRPr="00826324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 xml:space="preserve">Udeležba na tekmovanjih v soorganizaciji JSKD RS in/ali Zveze slovenskih godb v zadnjih treh letih od objave javnega poziva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>– DOKAZILO (obvezna priloga)</w:t>
            </w:r>
          </w:p>
          <w:p w:rsidR="00474C03" w:rsidRPr="00826324" w:rsidRDefault="00550768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>D</w:t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atum in kraj udeležbe: </w:t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550768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>D</w:t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atum in kraj udeležbe: </w:t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FORMTEXT </w:instrText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sz w:val="22"/>
                <w:szCs w:val="22"/>
                <w:lang w:eastAsia="sl-SI"/>
              </w:rPr>
              <w:t> </w:t>
            </w:r>
            <w:r w:rsidR="00474C03"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474C03" w:rsidRPr="00826324" w:rsidTr="00B74B77">
        <w:trPr>
          <w:cantSplit/>
          <w:trHeight w:val="42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lastRenderedPageBreak/>
              <w:t xml:space="preserve">Število vaj v trajanju 2 šolskih ur/vajo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>(skupne ali sekcijske)</w:t>
            </w:r>
          </w:p>
          <w:p w:rsidR="00474C03" w:rsidRPr="00826324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 </w:t>
            </w:r>
            <w:r w:rsidRPr="00826324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80 in več</w:t>
            </w:r>
          </w:p>
          <w:p w:rsidR="00474C03" w:rsidRPr="00826324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826324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50 do 79 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 </w:t>
            </w:r>
            <w:r w:rsidRPr="00826324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do 49 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474C03" w:rsidRPr="00826324" w:rsidTr="00B74B77">
        <w:trPr>
          <w:cantSplit/>
          <w:trHeight w:val="42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Lastna produkcija – premierne izvedbe</w:t>
            </w:r>
          </w:p>
          <w:p w:rsidR="00474C03" w:rsidRPr="00826324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 </w:t>
            </w:r>
            <w:r w:rsidRPr="00826324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najmanj dve premierni izvedbi na letni ravni</w:t>
            </w:r>
          </w:p>
          <w:p w:rsidR="00474C03" w:rsidRPr="00826324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826324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 xml:space="preserve"> najmanj ena premierna izvedba na letni ravni 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 </w:t>
            </w:r>
            <w:r w:rsidRPr="00826324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brez premierne izvedbe na letni ravni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DA1254" w:rsidRPr="00826324" w:rsidTr="00514A47">
        <w:trPr>
          <w:cantSplit/>
          <w:trHeight w:val="567"/>
        </w:trPr>
        <w:tc>
          <w:tcPr>
            <w:tcW w:w="9209" w:type="dxa"/>
            <w:vAlign w:val="center"/>
          </w:tcPr>
          <w:p w:rsidR="00DA1254" w:rsidRPr="00826324" w:rsidRDefault="00DA1254" w:rsidP="00514A47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Organizacija in izvedba jubilejne prireditve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</w:p>
          <w:p w:rsidR="00DA1254" w:rsidRPr="00826324" w:rsidRDefault="00DA1254" w:rsidP="00514A47">
            <w:pPr>
              <w:suppressAutoHyphens w:val="0"/>
              <w:spacing w:line="360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DA               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NE                </w:t>
            </w:r>
          </w:p>
          <w:p w:rsidR="00DA1254" w:rsidRPr="00826324" w:rsidRDefault="00DA1254" w:rsidP="00514A47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</w:tbl>
    <w:p w:rsidR="00B74B77" w:rsidRPr="00826324" w:rsidRDefault="00B74B77" w:rsidP="00B74B77">
      <w:pPr>
        <w:suppressAutoHyphens w:val="0"/>
        <w:spacing w:after="160" w:line="259" w:lineRule="auto"/>
        <w:rPr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74C03" w:rsidRPr="00826324" w:rsidTr="00474C0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C – OPREMA</w:t>
            </w:r>
          </w:p>
        </w:tc>
      </w:tr>
      <w:tr w:rsidR="00474C03" w:rsidRPr="00826324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Zagotovljena instrumentalna oprema (pihala, trobila in tolkala), ki zagotavlja kvaliteto in širok repertoar izvedbe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</w:p>
          <w:p w:rsidR="00474C03" w:rsidRPr="00826324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DA               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NE                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474C03" w:rsidRPr="00826324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b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Člani so opremljeni z obleko oz. uniformo, ki je primerna za protokolarne in druge nastope</w:t>
            </w:r>
          </w:p>
          <w:p w:rsidR="00474C03" w:rsidRPr="00826324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DA                </w:t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instrText xml:space="preserve"> FORMCHECKBOX </w:instrText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</w:r>
            <w:r w:rsidR="001F38DE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fldChar w:fldCharType="end"/>
            </w:r>
            <w:r w:rsidRPr="0082632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NE                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</w:tbl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74C03" w:rsidRPr="00826324" w:rsidTr="00514A47">
        <w:trPr>
          <w:cantSplit/>
          <w:trHeight w:val="8915"/>
        </w:trPr>
        <w:tc>
          <w:tcPr>
            <w:tcW w:w="9209" w:type="dxa"/>
          </w:tcPr>
          <w:p w:rsidR="00474C03" w:rsidRPr="00826324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b/>
                <w:sz w:val="22"/>
                <w:szCs w:val="20"/>
                <w:lang w:eastAsia="sl-SI"/>
              </w:rPr>
              <w:lastRenderedPageBreak/>
              <w:t>Morebitna dodatna pojasnila k programu 202</w:t>
            </w:r>
            <w:r w:rsidR="00BE47D8" w:rsidRPr="00826324">
              <w:rPr>
                <w:rFonts w:ascii="Calibri" w:hAnsi="Calibri" w:cs="Calibri"/>
                <w:b/>
                <w:sz w:val="22"/>
                <w:szCs w:val="20"/>
                <w:lang w:eastAsia="sl-SI"/>
              </w:rPr>
              <w:t>5</w:t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 xml:space="preserve">Odgovor: 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2"/>
                <w:szCs w:val="20"/>
                <w:lang w:eastAsia="sl-SI"/>
              </w:rPr>
              <w:fldChar w:fldCharType="end"/>
            </w:r>
          </w:p>
          <w:p w:rsidR="00474C03" w:rsidRPr="00826324" w:rsidRDefault="00474C03" w:rsidP="00474C03">
            <w:pPr>
              <w:suppressAutoHyphens w:val="0"/>
              <w:rPr>
                <w:rFonts w:ascii="Calibri" w:hAnsi="Calibri" w:cs="Calibri"/>
                <w:sz w:val="22"/>
                <w:szCs w:val="20"/>
                <w:lang w:eastAsia="sl-SI"/>
              </w:rPr>
            </w:pPr>
          </w:p>
        </w:tc>
      </w:tr>
    </w:tbl>
    <w:p w:rsidR="00474C03" w:rsidRPr="00826324" w:rsidRDefault="00474C03" w:rsidP="00474C03">
      <w:pPr>
        <w:suppressAutoHyphens w:val="0"/>
        <w:rPr>
          <w:rFonts w:ascii="Calibri" w:hAnsi="Calibri" w:cs="Calibri"/>
          <w:sz w:val="22"/>
          <w:szCs w:val="20"/>
          <w:lang w:eastAsia="sl-SI"/>
        </w:rPr>
      </w:pPr>
    </w:p>
    <w:p w:rsidR="00474C03" w:rsidRPr="00826324" w:rsidRDefault="00474C03" w:rsidP="00474C03">
      <w:pPr>
        <w:suppressAutoHyphens w:val="0"/>
        <w:spacing w:after="160" w:line="259" w:lineRule="auto"/>
        <w:rPr>
          <w:rFonts w:ascii="Calibri" w:hAnsi="Calibri" w:cs="Calibri"/>
          <w:sz w:val="22"/>
          <w:szCs w:val="20"/>
          <w:lang w:eastAsia="sl-SI"/>
        </w:rPr>
      </w:pPr>
      <w:r w:rsidRPr="00826324">
        <w:rPr>
          <w:rFonts w:ascii="Calibri" w:hAnsi="Calibri" w:cs="Calibri"/>
          <w:sz w:val="22"/>
          <w:szCs w:val="20"/>
          <w:lang w:eastAsia="sl-SI"/>
        </w:rPr>
        <w:br w:type="page"/>
      </w:r>
    </w:p>
    <w:p w:rsidR="00474C03" w:rsidRPr="00514A47" w:rsidRDefault="00474C03" w:rsidP="00474C03">
      <w:pPr>
        <w:numPr>
          <w:ilvl w:val="0"/>
          <w:numId w:val="30"/>
        </w:numPr>
        <w:suppressAutoHyphens w:val="0"/>
        <w:rPr>
          <w:rFonts w:ascii="Calibri" w:hAnsi="Calibri" w:cs="Calibri"/>
          <w:b/>
          <w:sz w:val="22"/>
          <w:szCs w:val="28"/>
          <w:lang w:eastAsia="sl-SI"/>
        </w:rPr>
      </w:pPr>
      <w:r w:rsidRPr="00514A47">
        <w:rPr>
          <w:rFonts w:ascii="Calibri" w:hAnsi="Calibri" w:cs="Calibri"/>
          <w:b/>
          <w:sz w:val="22"/>
          <w:szCs w:val="28"/>
          <w:lang w:eastAsia="sl-SI"/>
        </w:rPr>
        <w:lastRenderedPageBreak/>
        <w:t>FINANČNI NAČRT PROGRAMA</w:t>
      </w:r>
    </w:p>
    <w:p w:rsidR="00474C03" w:rsidRPr="00474C03" w:rsidRDefault="00474C03" w:rsidP="00474C03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pPr w:leftFromText="141" w:rightFromText="141" w:vertAnchor="text" w:tblpY="1"/>
        <w:tblOverlap w:val="never"/>
        <w:tblW w:w="8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121"/>
        <w:gridCol w:w="2121"/>
      </w:tblGrid>
      <w:tr w:rsidR="00474C03" w:rsidRPr="00514A47" w:rsidTr="00B74B77">
        <w:tc>
          <w:tcPr>
            <w:tcW w:w="3828" w:type="dxa"/>
            <w:shd w:val="clear" w:color="auto" w:fill="E0E0E0"/>
            <w:vAlign w:val="bottom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ODHODKI PROGRAMA</w:t>
            </w:r>
          </w:p>
        </w:tc>
        <w:tc>
          <w:tcPr>
            <w:tcW w:w="2121" w:type="dxa"/>
            <w:shd w:val="clear" w:color="auto" w:fill="E0E0E0"/>
          </w:tcPr>
          <w:p w:rsidR="00474C03" w:rsidRPr="00514A47" w:rsidRDefault="00F40AB9" w:rsidP="00BE47D8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REALIZACIJA 202</w:t>
            </w:r>
            <w:r w:rsidR="00BE47D8"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4</w:t>
            </w:r>
            <w:r w:rsidR="00474C03"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 xml:space="preserve"> (€)</w:t>
            </w:r>
          </w:p>
        </w:tc>
        <w:tc>
          <w:tcPr>
            <w:tcW w:w="2121" w:type="dxa"/>
            <w:shd w:val="clear" w:color="auto" w:fill="E0E0E0"/>
          </w:tcPr>
          <w:p w:rsidR="00474C03" w:rsidRPr="00514A47" w:rsidRDefault="00A80F12" w:rsidP="00BE47D8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PLAN 202</w:t>
            </w:r>
            <w:r w:rsidR="00BE47D8"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5</w:t>
            </w:r>
            <w:r w:rsidR="00474C03"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 xml:space="preserve"> (€)</w:t>
            </w:r>
          </w:p>
        </w:tc>
      </w:tr>
      <w:tr w:rsidR="00474C03" w:rsidRPr="00514A47" w:rsidTr="00B74B77">
        <w:tc>
          <w:tcPr>
            <w:tcW w:w="3828" w:type="dxa"/>
            <w:vAlign w:val="bottom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1 Programski materialni stroški</w:t>
            </w:r>
          </w:p>
        </w:tc>
        <w:tc>
          <w:tcPr>
            <w:tcW w:w="2121" w:type="dxa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2121" w:type="dxa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avtorski honorarji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pogodbeno delo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 xml:space="preserve">potni stroški 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prehrana in bivanje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najem dvorane za nastope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popravilo inštrumentov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pisarniški material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stroški plačil. prometa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vzdrževanje osnovnih sredstev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550768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  <w:vAlign w:val="bottom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</w:p>
        </w:tc>
      </w:tr>
      <w:tr w:rsidR="00474C03" w:rsidRPr="00514A47" w:rsidTr="00B74B77">
        <w:tc>
          <w:tcPr>
            <w:tcW w:w="3828" w:type="dxa"/>
            <w:vAlign w:val="bottom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2 Splošni obratovalni stroški</w:t>
            </w:r>
          </w:p>
        </w:tc>
        <w:tc>
          <w:tcPr>
            <w:tcW w:w="2121" w:type="dxa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2121" w:type="dxa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elektrika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ogrevanje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 xml:space="preserve">čistila 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vzdrževanje godbenih prostorov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550768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  <w:vAlign w:val="bottom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3 Nakup oblek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474C03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6C5E40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E40" w:rsidRPr="00514A47" w:rsidRDefault="006C5E40" w:rsidP="006C5E40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4 Ostalo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514A47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514A47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  <w:tr w:rsidR="006C5E40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E40" w:rsidRPr="00826324" w:rsidRDefault="00942465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826324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826324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6C5E40" w:rsidRPr="00514A47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E40" w:rsidRPr="00826324" w:rsidRDefault="00942465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826324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826324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474C03">
        <w:tc>
          <w:tcPr>
            <w:tcW w:w="3828" w:type="dxa"/>
            <w:shd w:val="clear" w:color="auto" w:fill="D9D9D9"/>
            <w:vAlign w:val="bottom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2121" w:type="dxa"/>
            <w:shd w:val="clear" w:color="auto" w:fill="D9D9D9"/>
          </w:tcPr>
          <w:p w:rsidR="00474C03" w:rsidRPr="00514A47" w:rsidRDefault="00B74B77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instrText xml:space="preserve"> FORMTEXT </w:instrTex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separate"/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shd w:val="clear" w:color="auto" w:fill="D9D9D9"/>
          </w:tcPr>
          <w:p w:rsidR="00474C03" w:rsidRPr="00514A47" w:rsidRDefault="00B74B77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instrText xml:space="preserve"> FORMTEXT </w:instrTex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separate"/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end"/>
            </w:r>
          </w:p>
        </w:tc>
      </w:tr>
    </w:tbl>
    <w:p w:rsidR="005B6AD6" w:rsidRPr="00514A47" w:rsidRDefault="00474C03" w:rsidP="00474C03">
      <w:pPr>
        <w:suppressAutoHyphens w:val="0"/>
        <w:jc w:val="both"/>
        <w:rPr>
          <w:rFonts w:ascii="Calibri" w:hAnsi="Calibri" w:cs="Calibri"/>
          <w:sz w:val="22"/>
          <w:szCs w:val="22"/>
          <w:lang w:eastAsia="sl-SI"/>
        </w:rPr>
      </w:pPr>
      <w:r w:rsidRPr="00514A47">
        <w:rPr>
          <w:rFonts w:ascii="Calibri" w:hAnsi="Calibri" w:cs="Calibri"/>
          <w:sz w:val="22"/>
          <w:szCs w:val="22"/>
          <w:lang w:eastAsia="sl-SI"/>
        </w:rPr>
        <w:br w:type="textWrapping" w:clear="all"/>
      </w:r>
    </w:p>
    <w:tbl>
      <w:tblPr>
        <w:tblW w:w="8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121"/>
        <w:gridCol w:w="2121"/>
      </w:tblGrid>
      <w:tr w:rsidR="00474C03" w:rsidRPr="00514A47" w:rsidTr="00B74B77">
        <w:tc>
          <w:tcPr>
            <w:tcW w:w="3828" w:type="dxa"/>
            <w:shd w:val="clear" w:color="auto" w:fill="E0E0E0"/>
            <w:vAlign w:val="bottom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PRIHODKI PROGRAMA</w:t>
            </w:r>
          </w:p>
        </w:tc>
        <w:tc>
          <w:tcPr>
            <w:tcW w:w="2121" w:type="dxa"/>
            <w:shd w:val="clear" w:color="auto" w:fill="E0E0E0"/>
          </w:tcPr>
          <w:p w:rsidR="00474C03" w:rsidRPr="00514A47" w:rsidRDefault="00F40AB9" w:rsidP="00BE47D8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REALIZACIJA 202</w:t>
            </w:r>
            <w:r w:rsidR="00BE47D8"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4</w:t>
            </w:r>
            <w:r w:rsidR="00474C03"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 xml:space="preserve"> (€)</w:t>
            </w:r>
          </w:p>
        </w:tc>
        <w:tc>
          <w:tcPr>
            <w:tcW w:w="2121" w:type="dxa"/>
            <w:shd w:val="clear" w:color="auto" w:fill="E0E0E0"/>
          </w:tcPr>
          <w:p w:rsidR="00474C03" w:rsidRPr="00514A47" w:rsidRDefault="00A80F12" w:rsidP="00BE47D8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PLAN 202</w:t>
            </w:r>
            <w:r w:rsidR="00BE47D8"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5</w:t>
            </w:r>
            <w:r w:rsidR="00474C03"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 xml:space="preserve"> (€)</w:t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Javni sklad za kulturne dejavnosti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Ministrstvo za kulturo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Občina Jesenice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Občina Kranjska Gora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Sponzorstva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Donatorstva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Članarine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Vstopnine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Drugo</w:t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B74B77">
        <w:tc>
          <w:tcPr>
            <w:tcW w:w="3828" w:type="dxa"/>
          </w:tcPr>
          <w:p w:rsidR="00474C03" w:rsidRPr="00826324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826324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2"/>
                <w:lang w:eastAsia="sl-SI"/>
              </w:rPr>
            </w:pP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instrText xml:space="preserve"> FORMTEXT </w:instrTex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separate"/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t> </w:t>
            </w:r>
            <w:r w:rsidRPr="00826324">
              <w:rPr>
                <w:rFonts w:ascii="Calibri" w:hAnsi="Calibri" w:cs="Calibri"/>
                <w:sz w:val="20"/>
                <w:szCs w:val="22"/>
                <w:lang w:eastAsia="sl-SI"/>
              </w:rPr>
              <w:fldChar w:fldCharType="end"/>
            </w:r>
          </w:p>
        </w:tc>
      </w:tr>
      <w:tr w:rsidR="00474C03" w:rsidRPr="00514A47" w:rsidTr="00474C03">
        <w:tc>
          <w:tcPr>
            <w:tcW w:w="3828" w:type="dxa"/>
            <w:shd w:val="clear" w:color="auto" w:fill="D9D9D9"/>
            <w:vAlign w:val="bottom"/>
          </w:tcPr>
          <w:p w:rsidR="00474C03" w:rsidRPr="00514A47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2121" w:type="dxa"/>
            <w:shd w:val="clear" w:color="auto" w:fill="D9D9D9"/>
          </w:tcPr>
          <w:p w:rsidR="00474C03" w:rsidRPr="00514A47" w:rsidRDefault="00B74B77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instrText xml:space="preserve"> FORMTEXT </w:instrTex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separate"/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end"/>
            </w:r>
          </w:p>
        </w:tc>
        <w:tc>
          <w:tcPr>
            <w:tcW w:w="2121" w:type="dxa"/>
            <w:shd w:val="clear" w:color="auto" w:fill="D9D9D9"/>
          </w:tcPr>
          <w:p w:rsidR="00474C03" w:rsidRPr="00514A47" w:rsidRDefault="00B74B77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eastAsia="sl-SI"/>
              </w:rPr>
            </w:pP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instrText xml:space="preserve"> FORMTEXT </w:instrTex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separate"/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t> </w:t>
            </w:r>
            <w:r w:rsidRPr="00514A47">
              <w:rPr>
                <w:rFonts w:ascii="Calibri" w:hAnsi="Calibri" w:cs="Calibri"/>
                <w:b/>
                <w:sz w:val="22"/>
                <w:szCs w:val="22"/>
                <w:lang w:eastAsia="sl-SI"/>
              </w:rPr>
              <w:fldChar w:fldCharType="end"/>
            </w:r>
          </w:p>
        </w:tc>
      </w:tr>
    </w:tbl>
    <w:p w:rsidR="006C5E40" w:rsidRPr="00826324" w:rsidRDefault="006C5E40">
      <w:pPr>
        <w:suppressAutoHyphens w:val="0"/>
        <w:rPr>
          <w:rFonts w:ascii="Calibri" w:hAnsi="Calibri" w:cs="Calibri"/>
          <w:b/>
          <w:sz w:val="22"/>
          <w:szCs w:val="28"/>
          <w:lang w:eastAsia="sl-SI"/>
        </w:rPr>
      </w:pPr>
    </w:p>
    <w:p w:rsidR="00B74B77" w:rsidRPr="00DA1254" w:rsidRDefault="00B74B77" w:rsidP="00DA1254">
      <w:pPr>
        <w:tabs>
          <w:tab w:val="left" w:pos="8168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 w:rsidRPr="00474C03">
        <w:rPr>
          <w:rFonts w:ascii="Calibri" w:hAnsi="Calibri" w:cs="Calibri"/>
          <w:b/>
          <w:sz w:val="22"/>
          <w:szCs w:val="22"/>
          <w:lang w:eastAsia="sl-SI"/>
        </w:rPr>
        <w:t>IZJAVA</w:t>
      </w:r>
      <w:r w:rsidR="00DA1254">
        <w:rPr>
          <w:rFonts w:ascii="Calibri" w:hAnsi="Calibri" w:cs="Calibri"/>
          <w:b/>
          <w:sz w:val="22"/>
          <w:szCs w:val="22"/>
          <w:lang w:eastAsia="sl-SI"/>
        </w:rPr>
        <w:t xml:space="preserve">: </w:t>
      </w: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Izjavljamo, da je možno s sofinanciranjem programa, predloženi program uresničiti.</w:t>
      </w:r>
    </w:p>
    <w:p w:rsidR="00B74B77" w:rsidRPr="00474C03" w:rsidRDefault="00B74B77" w:rsidP="00B74B77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B74B77" w:rsidRPr="00474C03" w:rsidRDefault="00B74B77" w:rsidP="00B74B77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74B77" w:rsidRPr="00DA1254" w:rsidRDefault="00B74B77" w:rsidP="00DA1254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sectPr w:rsidR="00B74B77" w:rsidRPr="00DA1254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8DE" w:rsidRDefault="001F38DE">
      <w:r>
        <w:separator/>
      </w:r>
    </w:p>
  </w:endnote>
  <w:endnote w:type="continuationSeparator" w:id="0">
    <w:p w:rsidR="001F38DE" w:rsidRDefault="001F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/>
    <w:sdtContent>
      <w:p w:rsidR="00514A47" w:rsidRPr="00344162" w:rsidRDefault="00514A47" w:rsidP="006335D9">
        <w:pPr>
          <w:pStyle w:val="Noga"/>
          <w:jc w:val="right"/>
        </w:pPr>
        <w:r w:rsidRPr="00344162">
          <w:rPr>
            <w:rFonts w:ascii="Calibri" w:hAnsi="Calibri"/>
            <w:bCs/>
            <w:sz w:val="22"/>
          </w:rPr>
          <w:fldChar w:fldCharType="begin"/>
        </w:r>
        <w:r w:rsidRPr="00344162">
          <w:rPr>
            <w:rFonts w:ascii="Calibri" w:hAnsi="Calibri"/>
            <w:bCs/>
            <w:sz w:val="22"/>
          </w:rPr>
          <w:instrText>PAGE</w:instrText>
        </w:r>
        <w:r w:rsidRPr="00344162">
          <w:rPr>
            <w:rFonts w:ascii="Calibri" w:hAnsi="Calibri"/>
            <w:bCs/>
            <w:sz w:val="22"/>
          </w:rPr>
          <w:fldChar w:fldCharType="separate"/>
        </w:r>
        <w:r w:rsidRPr="00344162">
          <w:rPr>
            <w:rFonts w:ascii="Calibri" w:hAnsi="Calibri"/>
            <w:bCs/>
            <w:noProof/>
            <w:sz w:val="22"/>
          </w:rPr>
          <w:t>7</w:t>
        </w:r>
        <w:r w:rsidRPr="00344162">
          <w:rPr>
            <w:rFonts w:ascii="Calibri" w:hAnsi="Calibri"/>
            <w:bCs/>
            <w:sz w:val="22"/>
          </w:rPr>
          <w:fldChar w:fldCharType="end"/>
        </w:r>
        <w:r w:rsidRPr="00344162">
          <w:rPr>
            <w:rFonts w:ascii="Calibri" w:hAnsi="Calibri"/>
            <w:sz w:val="22"/>
          </w:rPr>
          <w:t>/</w:t>
        </w:r>
        <w:r w:rsidRPr="00344162">
          <w:rPr>
            <w:rFonts w:ascii="Calibri" w:hAnsi="Calibri"/>
            <w:bCs/>
            <w:sz w:val="22"/>
          </w:rPr>
          <w:fldChar w:fldCharType="begin"/>
        </w:r>
        <w:r w:rsidRPr="00344162">
          <w:rPr>
            <w:rFonts w:ascii="Calibri" w:hAnsi="Calibri"/>
            <w:bCs/>
            <w:sz w:val="22"/>
          </w:rPr>
          <w:instrText>NUMPAGES</w:instrText>
        </w:r>
        <w:r w:rsidRPr="00344162">
          <w:rPr>
            <w:rFonts w:ascii="Calibri" w:hAnsi="Calibri"/>
            <w:bCs/>
            <w:sz w:val="22"/>
          </w:rPr>
          <w:fldChar w:fldCharType="separate"/>
        </w:r>
        <w:r w:rsidRPr="00344162">
          <w:rPr>
            <w:rFonts w:ascii="Calibri" w:hAnsi="Calibri"/>
            <w:bCs/>
            <w:noProof/>
            <w:sz w:val="22"/>
          </w:rPr>
          <w:t>7</w:t>
        </w:r>
        <w:r w:rsidRPr="00344162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514A47" w:rsidRPr="00474C03" w:rsidRDefault="00514A47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344162">
              <w:rPr>
                <w:rFonts w:ascii="Calibri" w:hAnsi="Calibri"/>
                <w:bCs/>
                <w:sz w:val="22"/>
              </w:rPr>
              <w:fldChar w:fldCharType="begin"/>
            </w:r>
            <w:r w:rsidRPr="00344162">
              <w:rPr>
                <w:rFonts w:ascii="Calibri" w:hAnsi="Calibri"/>
                <w:bCs/>
                <w:sz w:val="22"/>
              </w:rPr>
              <w:instrText>PAGE</w:instrText>
            </w:r>
            <w:r w:rsidRPr="00344162">
              <w:rPr>
                <w:rFonts w:ascii="Calibri" w:hAnsi="Calibri"/>
                <w:bCs/>
                <w:sz w:val="22"/>
              </w:rPr>
              <w:fldChar w:fldCharType="separate"/>
            </w:r>
            <w:r w:rsidRPr="00344162">
              <w:rPr>
                <w:rFonts w:ascii="Calibri" w:hAnsi="Calibri"/>
                <w:bCs/>
                <w:noProof/>
                <w:sz w:val="22"/>
              </w:rPr>
              <w:t>1</w:t>
            </w:r>
            <w:r w:rsidRPr="00344162">
              <w:rPr>
                <w:rFonts w:ascii="Calibri" w:hAnsi="Calibri"/>
                <w:bCs/>
                <w:sz w:val="22"/>
              </w:rPr>
              <w:fldChar w:fldCharType="end"/>
            </w:r>
            <w:r w:rsidRPr="00344162">
              <w:rPr>
                <w:rFonts w:ascii="Calibri" w:hAnsi="Calibri"/>
                <w:sz w:val="22"/>
              </w:rPr>
              <w:t>/</w:t>
            </w:r>
            <w:r w:rsidRPr="00344162">
              <w:rPr>
                <w:rFonts w:ascii="Calibri" w:hAnsi="Calibri"/>
                <w:bCs/>
                <w:sz w:val="22"/>
              </w:rPr>
              <w:fldChar w:fldCharType="begin"/>
            </w:r>
            <w:r w:rsidRPr="00344162">
              <w:rPr>
                <w:rFonts w:ascii="Calibri" w:hAnsi="Calibri"/>
                <w:bCs/>
                <w:sz w:val="22"/>
              </w:rPr>
              <w:instrText>NUMPAGES</w:instrText>
            </w:r>
            <w:r w:rsidRPr="00344162">
              <w:rPr>
                <w:rFonts w:ascii="Calibri" w:hAnsi="Calibri"/>
                <w:bCs/>
                <w:sz w:val="22"/>
              </w:rPr>
              <w:fldChar w:fldCharType="separate"/>
            </w:r>
            <w:r w:rsidRPr="00344162">
              <w:rPr>
                <w:rFonts w:ascii="Calibri" w:hAnsi="Calibri"/>
                <w:bCs/>
                <w:noProof/>
                <w:sz w:val="22"/>
              </w:rPr>
              <w:t>7</w:t>
            </w:r>
            <w:r w:rsidRPr="00344162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8DE" w:rsidRDefault="001F38DE">
      <w:r>
        <w:separator/>
      </w:r>
    </w:p>
  </w:footnote>
  <w:footnote w:type="continuationSeparator" w:id="0">
    <w:p w:rsidR="001F38DE" w:rsidRDefault="001F3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514A47" w:rsidRPr="00373CF4" w:rsidTr="00474C03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514A47" w:rsidRPr="00474C03" w:rsidRDefault="00514A47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514A47" w:rsidRPr="00FA7779" w:rsidRDefault="00514A47" w:rsidP="00441732">
          <w:pPr>
            <w:pStyle w:val="Naslov1"/>
            <w:numPr>
              <w:ilvl w:val="0"/>
              <w:numId w:val="1"/>
            </w:numPr>
            <w:ind w:left="431" w:hanging="43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514A47" w:rsidRPr="00FA7779" w:rsidRDefault="00514A47" w:rsidP="00441732">
          <w:pPr>
            <w:pStyle w:val="Naslov1"/>
            <w:numPr>
              <w:ilvl w:val="0"/>
              <w:numId w:val="1"/>
            </w:numPr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T: 04 58 69 </w:t>
          </w:r>
          <w:r>
            <w:rPr>
              <w:rFonts w:ascii="Calibri" w:hAnsi="Calibri" w:cs="Calibri"/>
              <w:bCs/>
              <w:color w:val="295097"/>
              <w:sz w:val="16"/>
              <w:lang w:eastAsia="sl-SI"/>
            </w:rPr>
            <w:t>200</w:t>
          </w:r>
        </w:p>
        <w:p w:rsidR="00514A47" w:rsidRPr="00FA7779" w:rsidRDefault="00514A47" w:rsidP="00441732">
          <w:pPr>
            <w:pStyle w:val="Naslov1"/>
            <w:numPr>
              <w:ilvl w:val="0"/>
              <w:numId w:val="1"/>
            </w:numPr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E: </w:t>
          </w:r>
          <w:r>
            <w:rPr>
              <w:rFonts w:ascii="Calibri" w:hAnsi="Calibri" w:cs="Calibri"/>
              <w:bCs/>
              <w:color w:val="295097"/>
              <w:sz w:val="16"/>
              <w:lang w:eastAsia="sl-SI"/>
            </w:rPr>
            <w:t>obcina.jesenice</w:t>
          </w:r>
          <w:r w:rsidRPr="00FA7779">
            <w:rPr>
              <w:rFonts w:ascii="Calibri" w:hAnsi="Calibri" w:cs="Calibri"/>
              <w:bCs/>
              <w:color w:val="295097"/>
              <w:sz w:val="16"/>
              <w:lang w:eastAsia="sl-SI"/>
            </w:rPr>
            <w:t>@jesenice.si</w:t>
          </w:r>
        </w:p>
        <w:p w:rsidR="00514A47" w:rsidRPr="00474C03" w:rsidRDefault="00514A47" w:rsidP="00441732">
          <w:pPr>
            <w:rPr>
              <w:rFonts w:ascii="Calibri" w:hAnsi="Calibri" w:cs="Calibri"/>
              <w:bCs/>
              <w:color w:val="44546A"/>
              <w:sz w:val="20"/>
              <w:szCs w:val="20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514A47" w:rsidRPr="00474C03" w:rsidRDefault="00514A47" w:rsidP="00441732">
    <w:pPr>
      <w:pStyle w:val="Glava"/>
      <w:rPr>
        <w:rFonts w:ascii="Calibri" w:hAnsi="Calibri"/>
        <w:sz w:val="22"/>
        <w:szCs w:val="22"/>
      </w:rPr>
    </w:pPr>
    <w:r w:rsidRPr="00474C03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5CE4CE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7C12D3"/>
    <w:multiLevelType w:val="hybridMultilevel"/>
    <w:tmpl w:val="0866A316"/>
    <w:lvl w:ilvl="0" w:tplc="EE5E36EA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6712"/>
    <w:multiLevelType w:val="hybridMultilevel"/>
    <w:tmpl w:val="725CBB46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66C97"/>
    <w:multiLevelType w:val="hybridMultilevel"/>
    <w:tmpl w:val="7826E5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514B8D"/>
    <w:multiLevelType w:val="multilevel"/>
    <w:tmpl w:val="698241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FAA6E67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92208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D734B"/>
    <w:multiLevelType w:val="hybridMultilevel"/>
    <w:tmpl w:val="010C893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C0311"/>
    <w:multiLevelType w:val="hybridMultilevel"/>
    <w:tmpl w:val="956A71A4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D7D5C"/>
    <w:multiLevelType w:val="hybridMultilevel"/>
    <w:tmpl w:val="318C426C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B6338"/>
    <w:multiLevelType w:val="hybridMultilevel"/>
    <w:tmpl w:val="79C28908"/>
    <w:lvl w:ilvl="0" w:tplc="7DA235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A032B4A"/>
    <w:multiLevelType w:val="hybridMultilevel"/>
    <w:tmpl w:val="B81C8820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580F7D"/>
    <w:multiLevelType w:val="hybridMultilevel"/>
    <w:tmpl w:val="A606D3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BC2834"/>
    <w:multiLevelType w:val="hybridMultilevel"/>
    <w:tmpl w:val="0FC2EA82"/>
    <w:lvl w:ilvl="0" w:tplc="FB64E4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2E4A5D"/>
    <w:multiLevelType w:val="hybridMultilevel"/>
    <w:tmpl w:val="0194E242"/>
    <w:lvl w:ilvl="0" w:tplc="C7D81EA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C05CD"/>
    <w:multiLevelType w:val="hybridMultilevel"/>
    <w:tmpl w:val="74D80358"/>
    <w:lvl w:ilvl="0" w:tplc="F536BD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AC69B4"/>
    <w:multiLevelType w:val="hybridMultilevel"/>
    <w:tmpl w:val="2780B01A"/>
    <w:lvl w:ilvl="0" w:tplc="EF36A8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128E5"/>
    <w:multiLevelType w:val="hybridMultilevel"/>
    <w:tmpl w:val="2436B7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D4"/>
    <w:multiLevelType w:val="multilevel"/>
    <w:tmpl w:val="06E49D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34321"/>
    <w:multiLevelType w:val="multilevel"/>
    <w:tmpl w:val="054690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52F60AA"/>
    <w:multiLevelType w:val="hybridMultilevel"/>
    <w:tmpl w:val="AEDA51EA"/>
    <w:lvl w:ilvl="0" w:tplc="042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F4C16"/>
    <w:multiLevelType w:val="hybridMultilevel"/>
    <w:tmpl w:val="584A9EDE"/>
    <w:lvl w:ilvl="0" w:tplc="1416DEB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4"/>
  </w:num>
  <w:num w:numId="3">
    <w:abstractNumId w:val="11"/>
  </w:num>
  <w:num w:numId="4">
    <w:abstractNumId w:val="0"/>
  </w:num>
  <w:num w:numId="5">
    <w:abstractNumId w:val="1"/>
  </w:num>
  <w:num w:numId="6">
    <w:abstractNumId w:val="23"/>
  </w:num>
  <w:num w:numId="7">
    <w:abstractNumId w:val="15"/>
  </w:num>
  <w:num w:numId="8">
    <w:abstractNumId w:val="28"/>
  </w:num>
  <w:num w:numId="9">
    <w:abstractNumId w:val="6"/>
  </w:num>
  <w:num w:numId="10">
    <w:abstractNumId w:val="7"/>
  </w:num>
  <w:num w:numId="11">
    <w:abstractNumId w:val="16"/>
  </w:num>
  <w:num w:numId="12">
    <w:abstractNumId w:val="12"/>
  </w:num>
  <w:num w:numId="13">
    <w:abstractNumId w:val="29"/>
  </w:num>
  <w:num w:numId="14">
    <w:abstractNumId w:val="27"/>
  </w:num>
  <w:num w:numId="15">
    <w:abstractNumId w:val="10"/>
  </w:num>
  <w:num w:numId="16">
    <w:abstractNumId w:val="4"/>
  </w:num>
  <w:num w:numId="17">
    <w:abstractNumId w:val="18"/>
  </w:num>
  <w:num w:numId="18">
    <w:abstractNumId w:val="19"/>
  </w:num>
  <w:num w:numId="19">
    <w:abstractNumId w:val="14"/>
  </w:num>
  <w:num w:numId="20">
    <w:abstractNumId w:val="3"/>
  </w:num>
  <w:num w:numId="21">
    <w:abstractNumId w:val="20"/>
  </w:num>
  <w:num w:numId="22">
    <w:abstractNumId w:val="21"/>
  </w:num>
  <w:num w:numId="23">
    <w:abstractNumId w:val="22"/>
  </w:num>
  <w:num w:numId="24">
    <w:abstractNumId w:val="25"/>
  </w:num>
  <w:num w:numId="25">
    <w:abstractNumId w:val="5"/>
  </w:num>
  <w:num w:numId="26">
    <w:abstractNumId w:val="17"/>
  </w:num>
  <w:num w:numId="27">
    <w:abstractNumId w:val="9"/>
  </w:num>
  <w:num w:numId="28">
    <w:abstractNumId w:val="2"/>
  </w:num>
  <w:num w:numId="29">
    <w:abstractNumId w:val="8"/>
  </w:num>
  <w:num w:numId="30">
    <w:abstractNumId w:val="26"/>
  </w:num>
  <w:num w:numId="31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C03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1FC6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5AFF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8DE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162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14C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4C03"/>
    <w:rsid w:val="00475000"/>
    <w:rsid w:val="00475569"/>
    <w:rsid w:val="00475855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21D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074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DA2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A47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0768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AD6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32AC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1DC0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1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E40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2CE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32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2F8B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465"/>
    <w:rsid w:val="009430F6"/>
    <w:rsid w:val="0094311D"/>
    <w:rsid w:val="00943697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611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0F12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5CE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188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B77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7D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6FB2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254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AB9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25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B022D7F-256B-48FF-8F8E-9DF53B1F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link w:val="Naslov1Znak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uiPriority w:val="99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uiPriority w:val="99"/>
    <w:rsid w:val="00B47846"/>
  </w:style>
  <w:style w:type="character" w:customStyle="1" w:styleId="ZadevapripombeZnak">
    <w:name w:val="Zadeva pripombe Znak"/>
    <w:uiPriority w:val="99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uiPriority w:val="99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link w:val="TelobesedilaZnak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uiPriority w:val="99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uiPriority w:val="99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numbering" w:customStyle="1" w:styleId="Brezseznama1">
    <w:name w:val="Brez seznama1"/>
    <w:next w:val="Brezseznama"/>
    <w:uiPriority w:val="99"/>
    <w:semiHidden/>
    <w:unhideWhenUsed/>
    <w:rsid w:val="00474C03"/>
  </w:style>
  <w:style w:type="character" w:customStyle="1" w:styleId="Naslov1Znak">
    <w:name w:val="Naslov 1 Znak"/>
    <w:basedOn w:val="Privzetapisavaodstavka"/>
    <w:link w:val="Naslov1"/>
    <w:rsid w:val="00474C03"/>
    <w:rPr>
      <w:rFonts w:ascii="Arial" w:hAnsi="Arial" w:cs="Arial"/>
      <w:sz w:val="24"/>
      <w:lang w:eastAsia="zh-CN"/>
    </w:rPr>
  </w:style>
  <w:style w:type="character" w:customStyle="1" w:styleId="TelobesedilaZnak">
    <w:name w:val="Telo besedila Znak"/>
    <w:basedOn w:val="Privzetapisavaodstavka"/>
    <w:link w:val="Telobesedila"/>
    <w:rsid w:val="00474C03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aR\AppData\Local\Temp\notes8AAE22\obcinska%20predloga%20-%20dopis%20-%20splo&#353;ni_v2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1E31CD-E7B4-494E-9079-48B71A5B5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splošni_v2.dotx</Template>
  <TotalTime>63</TotalTime>
  <Pages>8</Pages>
  <Words>1631</Words>
  <Characters>9303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10913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21</cp:revision>
  <cp:lastPrinted>2023-03-21T13:48:00Z</cp:lastPrinted>
  <dcterms:created xsi:type="dcterms:W3CDTF">2022-02-23T14:03:00Z</dcterms:created>
  <dcterms:modified xsi:type="dcterms:W3CDTF">2025-03-07T08:22:00Z</dcterms:modified>
</cp:coreProperties>
</file>